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43" w:rsidRDefault="00EB0A43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EB0A43" w:rsidRPr="004C163C" w:rsidRDefault="00EB0A43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6</w:t>
      </w:r>
      <w:r w:rsidRPr="00237778">
        <w:rPr>
          <w:b/>
          <w:lang w:eastAsia="pl-PL"/>
        </w:rPr>
        <w:t xml:space="preserve"> do SWZ</w:t>
      </w:r>
    </w:p>
    <w:p w:rsidR="00EB0A43" w:rsidRPr="004B444B" w:rsidRDefault="00EB0A43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EB0A43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EB0A43" w:rsidRPr="004B444B" w:rsidRDefault="00EB0A43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EB0A43" w:rsidRDefault="00EB0A43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EB0A43" w:rsidRPr="00E61551" w:rsidRDefault="00EB0A43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EB0A43" w:rsidRPr="00AE0107" w:rsidRDefault="00EB0A43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Zakup ciągnika rolniczego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EB0A43" w:rsidRPr="00275863" w:rsidRDefault="00EB0A43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EB0A43" w:rsidRPr="00237778" w:rsidRDefault="00EB0A4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EB0A43" w:rsidRPr="00237778" w:rsidRDefault="00EB0A4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EB0A43" w:rsidRDefault="00EB0A4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EB0A43" w:rsidRPr="00237778" w:rsidRDefault="00EB0A4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B0A43" w:rsidRDefault="00EB0A4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EB0A43" w:rsidRDefault="00EB0A4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EB0A43" w:rsidRPr="00237778" w:rsidRDefault="00EB0A4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EB0A43" w:rsidRPr="00237778" w:rsidRDefault="00EB0A4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B0A43" w:rsidRDefault="00EB0A4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EB0A43" w:rsidRDefault="00EB0A4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EB0A43" w:rsidRPr="00237778" w:rsidRDefault="00EB0A4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EB0A43" w:rsidRDefault="00EB0A4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B0A43" w:rsidRDefault="00EB0A4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EB0A43" w:rsidRDefault="00EB0A4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EB0A43" w:rsidRDefault="00EB0A4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EB0A43" w:rsidRDefault="00EB0A4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EB0A43" w:rsidRDefault="00EB0A4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EB0A43" w:rsidRPr="00B945C8" w:rsidRDefault="00EB0A4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EB0A43" w:rsidRPr="004C163C" w:rsidRDefault="00EB0A4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EB0A43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A43" w:rsidRDefault="00EB0A4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EB0A43" w:rsidRDefault="00EB0A4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A43" w:rsidRDefault="00EB0A4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EB0A43" w:rsidRDefault="00EB0A4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A43" w:rsidRDefault="00EB0A43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P.271.10.2026</w:t>
    </w:r>
  </w:p>
  <w:p w:rsidR="00EB0A43" w:rsidRPr="00237778" w:rsidRDefault="00EB0A43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C56E3"/>
    <w:rsid w:val="000D2E7B"/>
    <w:rsid w:val="000F4CF8"/>
    <w:rsid w:val="001110F3"/>
    <w:rsid w:val="001121CC"/>
    <w:rsid w:val="00175208"/>
    <w:rsid w:val="00183854"/>
    <w:rsid w:val="0019207B"/>
    <w:rsid w:val="001945E7"/>
    <w:rsid w:val="001B01D4"/>
    <w:rsid w:val="001C0C77"/>
    <w:rsid w:val="001E45F4"/>
    <w:rsid w:val="00226207"/>
    <w:rsid w:val="00236D9D"/>
    <w:rsid w:val="00237778"/>
    <w:rsid w:val="0025140A"/>
    <w:rsid w:val="00267068"/>
    <w:rsid w:val="00275863"/>
    <w:rsid w:val="00277B39"/>
    <w:rsid w:val="002B1296"/>
    <w:rsid w:val="002C4333"/>
    <w:rsid w:val="002E4FFE"/>
    <w:rsid w:val="002E580B"/>
    <w:rsid w:val="0030691C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D4154"/>
    <w:rsid w:val="004D643A"/>
    <w:rsid w:val="004E32E9"/>
    <w:rsid w:val="004F068B"/>
    <w:rsid w:val="00536957"/>
    <w:rsid w:val="005462DA"/>
    <w:rsid w:val="005670FC"/>
    <w:rsid w:val="005842C5"/>
    <w:rsid w:val="00594C52"/>
    <w:rsid w:val="005A7C3F"/>
    <w:rsid w:val="005B26CE"/>
    <w:rsid w:val="005B3600"/>
    <w:rsid w:val="005D1B38"/>
    <w:rsid w:val="005D6DC5"/>
    <w:rsid w:val="005F015E"/>
    <w:rsid w:val="005F2313"/>
    <w:rsid w:val="0060745B"/>
    <w:rsid w:val="00607622"/>
    <w:rsid w:val="00616D96"/>
    <w:rsid w:val="006431FA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D42BC"/>
    <w:rsid w:val="0090043C"/>
    <w:rsid w:val="009156EB"/>
    <w:rsid w:val="00927198"/>
    <w:rsid w:val="009425E6"/>
    <w:rsid w:val="00947F9D"/>
    <w:rsid w:val="00955B77"/>
    <w:rsid w:val="00983108"/>
    <w:rsid w:val="009835C4"/>
    <w:rsid w:val="009926BF"/>
    <w:rsid w:val="009928FB"/>
    <w:rsid w:val="009C7C4A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D6B31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6BA5"/>
    <w:rsid w:val="00B91CDE"/>
    <w:rsid w:val="00B945C8"/>
    <w:rsid w:val="00B978FD"/>
    <w:rsid w:val="00BA5965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B0A43"/>
    <w:rsid w:val="00EC6D92"/>
    <w:rsid w:val="00EE5462"/>
    <w:rsid w:val="00EF6470"/>
    <w:rsid w:val="00F038C8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B4323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54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205</Words>
  <Characters>1231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</cp:revision>
  <dcterms:created xsi:type="dcterms:W3CDTF">2026-02-10T08:38:00Z</dcterms:created>
  <dcterms:modified xsi:type="dcterms:W3CDTF">2026-03-12T08:49:00Z</dcterms:modified>
</cp:coreProperties>
</file>